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7D5B" w14:textId="77777777" w:rsidR="006868B4" w:rsidRDefault="006868B4" w:rsidP="006868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BYKERSTATHE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1AE1DBA3" w14:textId="77777777" w:rsidR="006868B4" w:rsidRDefault="006868B4" w:rsidP="006868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5B3ABF1" w14:textId="77777777" w:rsidR="006868B4" w:rsidRDefault="006868B4" w:rsidP="006868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8D83171" w14:textId="77777777" w:rsidR="006868B4" w:rsidRDefault="006868B4" w:rsidP="006868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ED7D50" w14:textId="77777777" w:rsidR="006868B4" w:rsidRDefault="006868B4" w:rsidP="006868B4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29ED47EC" w14:textId="77777777" w:rsidR="006868B4" w:rsidRPr="00065994" w:rsidRDefault="006868B4" w:rsidP="006868B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0EECE4C1" w14:textId="77777777" w:rsidR="006868B4" w:rsidRPr="00065994" w:rsidRDefault="006868B4" w:rsidP="006868B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110868C" w14:textId="77777777" w:rsidR="006868B4" w:rsidRDefault="006868B4" w:rsidP="006868B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20678CE" w14:textId="77777777" w:rsidR="006868B4" w:rsidRDefault="006868B4" w:rsidP="006868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556FC6" w14:textId="77777777" w:rsidR="006868B4" w:rsidRDefault="006868B4" w:rsidP="006868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ADB8D9" w14:textId="77777777" w:rsidR="006868B4" w:rsidRDefault="006868B4" w:rsidP="006868B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22 September 2023</w:t>
      </w:r>
    </w:p>
    <w:p w14:paraId="13BEA1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D618" w14:textId="77777777" w:rsidR="006868B4" w:rsidRDefault="006868B4" w:rsidP="009139A6">
      <w:r>
        <w:separator/>
      </w:r>
    </w:p>
  </w:endnote>
  <w:endnote w:type="continuationSeparator" w:id="0">
    <w:p w14:paraId="017E3A7D" w14:textId="77777777" w:rsidR="006868B4" w:rsidRDefault="006868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37B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AD74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2B9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08531" w14:textId="77777777" w:rsidR="006868B4" w:rsidRDefault="006868B4" w:rsidP="009139A6">
      <w:r>
        <w:separator/>
      </w:r>
    </w:p>
  </w:footnote>
  <w:footnote w:type="continuationSeparator" w:id="0">
    <w:p w14:paraId="4478E9CC" w14:textId="77777777" w:rsidR="006868B4" w:rsidRDefault="006868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C95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9C5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82F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B4"/>
    <w:rsid w:val="000666E0"/>
    <w:rsid w:val="002510B7"/>
    <w:rsid w:val="005C130B"/>
    <w:rsid w:val="006868B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9DDBA"/>
  <w15:chartTrackingRefBased/>
  <w15:docId w15:val="{ADAFC500-C6B8-4E11-8462-A8E95152B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2023-09-30T16:20:00Z</dcterms:created>
  <dcterms:modified xsi:type="dcterms:W3CDTF">2023-09-30T16:21:00Z</dcterms:modified>
</cp:coreProperties>
</file>